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9EB99" w14:textId="53C5F577" w:rsidR="00E133C5" w:rsidRPr="00A114C8" w:rsidRDefault="00A114C8" w:rsidP="00E507C0">
      <w:pPr>
        <w:tabs>
          <w:tab w:val="right" w:pos="1026"/>
          <w:tab w:val="left" w:pos="1440"/>
        </w:tabs>
        <w:rPr>
          <w:color w:val="FF0000"/>
          <w:szCs w:val="24"/>
        </w:rPr>
      </w:pPr>
      <w:r w:rsidRPr="00A114C8">
        <w:rPr>
          <w:noProof/>
          <w:sz w:val="18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32477" wp14:editId="0931BA55">
                <wp:simplePos x="0" y="0"/>
                <wp:positionH relativeFrom="column">
                  <wp:posOffset>4524375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889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D12E5" w14:textId="77777777" w:rsidR="00E133C5" w:rsidRPr="00A114C8" w:rsidRDefault="00A43F7E" w:rsidP="00E133C5">
                            <w:pPr>
                              <w:jc w:val="center"/>
                            </w:pPr>
                          </w:p>
                          <w:p w14:paraId="1F5AD5B4" w14:textId="77777777" w:rsidR="00E133C5" w:rsidRPr="00A114C8" w:rsidRDefault="00A43F7E" w:rsidP="00E133C5">
                            <w:pPr>
                              <w:jc w:val="center"/>
                            </w:pPr>
                          </w:p>
                          <w:p w14:paraId="7AC50D30" w14:textId="77777777" w:rsidR="00E133C5" w:rsidRPr="00A114C8" w:rsidRDefault="00A114C8" w:rsidP="00E133C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A114C8">
                              <w:rPr>
                                <w:color w:val="FF0000"/>
                              </w:rPr>
                              <w:t>Insert</w:t>
                            </w:r>
                            <w:proofErr w:type="spellEnd"/>
                            <w:r w:rsidRPr="00A114C8">
                              <w:rPr>
                                <w:color w:val="FF0000"/>
                              </w:rPr>
                              <w:t xml:space="preserve">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C3247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5DCD12E5" w14:textId="77777777" w:rsidR="00E133C5" w:rsidRPr="00A114C8" w:rsidRDefault="00A114C8" w:rsidP="00E133C5">
                      <w:pPr>
                        <w:jc w:val="center"/>
                      </w:pPr>
                    </w:p>
                    <w:p w14:paraId="1F5AD5B4" w14:textId="77777777" w:rsidR="00E133C5" w:rsidRPr="00A114C8" w:rsidRDefault="00A114C8" w:rsidP="00E133C5">
                      <w:pPr>
                        <w:jc w:val="center"/>
                      </w:pPr>
                    </w:p>
                    <w:p w14:paraId="7AC50D30" w14:textId="77777777" w:rsidR="00E133C5" w:rsidRPr="00A114C8" w:rsidRDefault="00A114C8" w:rsidP="00E133C5">
                      <w:pPr>
                        <w:jc w:val="center"/>
                        <w:rPr>
                          <w:color w:val="FF0000"/>
                        </w:rPr>
                      </w:pPr>
                      <w:proofErr w:type="spellStart"/>
                      <w:r w:rsidRPr="00A114C8">
                        <w:rPr>
                          <w:color w:val="FF0000"/>
                        </w:rPr>
                        <w:t>Insert</w:t>
                      </w:r>
                      <w:proofErr w:type="spellEnd"/>
                      <w:r w:rsidRPr="00A114C8">
                        <w:rPr>
                          <w:color w:val="FF0000"/>
                        </w:rPr>
                        <w:t xml:space="preserve">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A114C8">
        <w:rPr>
          <w:rFonts w:ascii="Calibri" w:hAnsi="Calibri"/>
          <w:szCs w:val="24"/>
        </w:rPr>
        <w:t>Su ref.:</w:t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«Number»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2D900DC5" w14:textId="77777777" w:rsidR="00E133C5" w:rsidRPr="00A114C8" w:rsidRDefault="00A114C8" w:rsidP="00E133C5">
      <w:pPr>
        <w:rPr>
          <w:rFonts w:ascii="Calibri" w:hAnsi="Calibri"/>
          <w:szCs w:val="24"/>
        </w:rPr>
      </w:pPr>
      <w:r w:rsidRPr="00A114C8">
        <w:rPr>
          <w:rFonts w:ascii="Calibri" w:hAnsi="Calibri"/>
          <w:szCs w:val="24"/>
        </w:rPr>
        <w:t>Mi ref.:</w:t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«Number»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0A6D1975" w14:textId="77777777" w:rsidR="00E133C5" w:rsidRPr="00A114C8" w:rsidRDefault="00A114C8" w:rsidP="00E133C5">
      <w:pPr>
        <w:spacing w:before="120" w:after="120"/>
        <w:rPr>
          <w:rFonts w:ascii="Calibri" w:hAnsi="Calibri"/>
          <w:szCs w:val="24"/>
        </w:rPr>
      </w:pPr>
      <w:r w:rsidRPr="00A114C8">
        <w:rPr>
          <w:rFonts w:ascii="Calibri" w:hAnsi="Calibri"/>
          <w:szCs w:val="24"/>
        </w:rPr>
        <w:t xml:space="preserve">Fecha: </w:t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color w:val="FF0000"/>
          <w:szCs w:val="24"/>
          <w:highlight w:val="yellow"/>
        </w:rPr>
        <w:t xml:space="preserve">Day </w:t>
      </w:r>
      <w:proofErr w:type="spellStart"/>
      <w:r w:rsidRPr="00A114C8">
        <w:rPr>
          <w:rFonts w:ascii="Calibri" w:hAnsi="Calibri"/>
          <w:color w:val="FF0000"/>
          <w:szCs w:val="24"/>
          <w:highlight w:val="yellow"/>
        </w:rPr>
        <w:t>Month</w:t>
      </w:r>
      <w:proofErr w:type="spellEnd"/>
      <w:r w:rsidRPr="00A114C8">
        <w:rPr>
          <w:rFonts w:ascii="Calibri" w:hAnsi="Calibri"/>
          <w:color w:val="FF0000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Cs w:val="24"/>
          <w:highlight w:val="yellow"/>
        </w:rPr>
        <w:t>Year</w:t>
      </w:r>
      <w:proofErr w:type="spellEnd"/>
    </w:p>
    <w:p w14:paraId="16765DA5" w14:textId="77777777" w:rsidR="00E133C5" w:rsidRPr="00A114C8" w:rsidRDefault="00A114C8" w:rsidP="00E133C5">
      <w:pPr>
        <w:rPr>
          <w:rFonts w:ascii="Calibri" w:hAnsi="Calibri"/>
          <w:color w:val="FF0000"/>
          <w:szCs w:val="24"/>
          <w:highlight w:val="yellow"/>
        </w:rPr>
      </w:pPr>
      <w:r w:rsidRPr="00A114C8">
        <w:rPr>
          <w:rFonts w:ascii="Calibri" w:hAnsi="Calibri"/>
          <w:szCs w:val="24"/>
        </w:rPr>
        <w:t>Contacto:</w:t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color w:val="FF0000"/>
          <w:szCs w:val="24"/>
          <w:highlight w:val="yellow"/>
        </w:rPr>
        <w:t>John Smith</w:t>
      </w:r>
    </w:p>
    <w:p w14:paraId="55F34900" w14:textId="77777777" w:rsidR="00E133C5" w:rsidRPr="00A114C8" w:rsidRDefault="00A114C8" w:rsidP="00E133C5">
      <w:pPr>
        <w:rPr>
          <w:rFonts w:ascii="Calibri" w:hAnsi="Calibri"/>
          <w:szCs w:val="24"/>
        </w:rPr>
      </w:pPr>
      <w:r w:rsidRPr="00A114C8">
        <w:rPr>
          <w:rFonts w:ascii="Calibri" w:hAnsi="Calibri"/>
          <w:szCs w:val="24"/>
        </w:rPr>
        <w:t>Marcación directa:</w:t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color w:val="FF0000"/>
          <w:szCs w:val="24"/>
          <w:highlight w:val="yellow"/>
        </w:rPr>
        <w:t>01111 111111</w:t>
      </w:r>
    </w:p>
    <w:p w14:paraId="71445878" w14:textId="77777777" w:rsidR="00E133C5" w:rsidRPr="00A114C8" w:rsidRDefault="00A114C8" w:rsidP="00E133C5">
      <w:pPr>
        <w:rPr>
          <w:rFonts w:ascii="Calibri" w:hAnsi="Calibri"/>
          <w:color w:val="FF0000"/>
          <w:szCs w:val="24"/>
          <w:highlight w:val="yellow"/>
        </w:rPr>
      </w:pPr>
      <w:r w:rsidRPr="00A114C8">
        <w:rPr>
          <w:rFonts w:ascii="Calibri" w:hAnsi="Calibri"/>
          <w:szCs w:val="24"/>
        </w:rPr>
        <w:t xml:space="preserve">Correo electrónico: </w:t>
      </w:r>
      <w:r w:rsidRPr="00A114C8">
        <w:rPr>
          <w:rFonts w:ascii="Calibri" w:hAnsi="Calibri"/>
          <w:szCs w:val="24"/>
        </w:rPr>
        <w:tab/>
      </w:r>
      <w:hyperlink r:id="rId14">
        <w:r w:rsidRPr="00A114C8">
          <w:rPr>
            <w:rStyle w:val="Hyperlink"/>
            <w:rFonts w:ascii="Calibri" w:hAnsi="Calibri"/>
            <w:color w:val="FF0000"/>
            <w:szCs w:val="24"/>
            <w:highlight w:val="yellow"/>
          </w:rPr>
          <w:t>John.Smith@anytowncouncil.gov.uk</w:t>
        </w:r>
      </w:hyperlink>
    </w:p>
    <w:p w14:paraId="6602DAC5" w14:textId="77777777" w:rsidR="00410ECE" w:rsidRPr="00A114C8" w:rsidRDefault="00A43F7E" w:rsidP="00E133C5">
      <w:pPr>
        <w:rPr>
          <w:rFonts w:ascii="Calibri" w:hAnsi="Calibri"/>
          <w:szCs w:val="24"/>
        </w:rPr>
      </w:pPr>
    </w:p>
    <w:p w14:paraId="296B5D60" w14:textId="77777777" w:rsidR="00A114C8" w:rsidRPr="00A114C8" w:rsidRDefault="00A114C8" w:rsidP="00A114C8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«Title»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  <w:r w:rsidRPr="00A114C8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«Firstname»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  <w:r w:rsidRPr="00A114C8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</w:t>
      </w:r>
      <w:proofErr w:type="spellStart"/>
      <w:r w:rsidRPr="00A114C8">
        <w:rPr>
          <w:rFonts w:ascii="Calibri" w:hAnsi="Calibri"/>
          <w:color w:val="FF0000"/>
          <w:szCs w:val="24"/>
          <w:highlight w:val="yellow"/>
        </w:rPr>
        <w:t>LastName</w:t>
      </w:r>
      <w:proofErr w:type="spellEnd"/>
      <w:r w:rsidRPr="00A114C8">
        <w:rPr>
          <w:rFonts w:ascii="Calibri" w:hAnsi="Calibri"/>
          <w:color w:val="FF0000"/>
          <w:szCs w:val="24"/>
          <w:highlight w:val="yellow"/>
        </w:rPr>
        <w:t>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  <w:r w:rsidRPr="00A114C8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A114C8">
        <w:rPr>
          <w:rFonts w:ascii="Calibri" w:hAnsi="Calibri"/>
          <w:b/>
          <w:bCs/>
          <w:color w:val="FF0000"/>
          <w:szCs w:val="24"/>
          <w:highlight w:val="yellow"/>
        </w:rPr>
        <w:t xml:space="preserve">Office of </w:t>
      </w:r>
      <w:proofErr w:type="spellStart"/>
      <w:r w:rsidRPr="00A114C8">
        <w:rPr>
          <w:rFonts w:ascii="Calibri" w:hAnsi="Calibri"/>
          <w:b/>
          <w:bCs/>
          <w:color w:val="FF0000"/>
          <w:szCs w:val="24"/>
          <w:highlight w:val="yellow"/>
        </w:rPr>
        <w:t>Adult</w:t>
      </w:r>
      <w:proofErr w:type="spellEnd"/>
      <w:r w:rsidRPr="00A114C8">
        <w:rPr>
          <w:rFonts w:ascii="Calibri" w:hAnsi="Calibri"/>
          <w:b/>
          <w:bCs/>
          <w:color w:val="FF0000"/>
          <w:szCs w:val="24"/>
          <w:highlight w:val="yellow"/>
        </w:rPr>
        <w:t xml:space="preserve"> Social Services </w:t>
      </w:r>
      <w:proofErr w:type="spellStart"/>
      <w:r w:rsidRPr="00A114C8">
        <w:rPr>
          <w:rFonts w:ascii="Calibri" w:hAnsi="Calibri"/>
          <w:b/>
          <w:bCs/>
          <w:color w:val="FF0000"/>
          <w:szCs w:val="24"/>
          <w:highlight w:val="yellow"/>
        </w:rPr>
        <w:t>Department</w:t>
      </w:r>
      <w:proofErr w:type="spellEnd"/>
    </w:p>
    <w:p w14:paraId="16E9F096" w14:textId="77777777" w:rsidR="00A114C8" w:rsidRPr="00A114C8" w:rsidRDefault="00A114C8" w:rsidP="00A114C8">
      <w:pPr>
        <w:jc w:val="right"/>
        <w:rPr>
          <w:rFonts w:ascii="Calibri" w:hAnsi="Calibri"/>
          <w:color w:val="FF0000"/>
          <w:szCs w:val="24"/>
        </w:rPr>
      </w:pP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«Address1»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  <w:r w:rsidRPr="00A114C8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A114C8">
        <w:rPr>
          <w:rFonts w:ascii="Calibri" w:hAnsi="Calibri"/>
          <w:color w:val="FF0000"/>
          <w:szCs w:val="24"/>
          <w:highlight w:val="yellow"/>
        </w:rPr>
        <w:t xml:space="preserve">Council </w:t>
      </w:r>
      <w:proofErr w:type="spellStart"/>
      <w:r w:rsidRPr="00A114C8">
        <w:rPr>
          <w:rFonts w:ascii="Calibri" w:hAnsi="Calibri"/>
          <w:color w:val="FF0000"/>
          <w:szCs w:val="24"/>
          <w:highlight w:val="yellow"/>
        </w:rPr>
        <w:t>Buildings</w:t>
      </w:r>
      <w:proofErr w:type="spellEnd"/>
    </w:p>
    <w:p w14:paraId="27BF73A0" w14:textId="77777777" w:rsidR="00A114C8" w:rsidRPr="00A114C8" w:rsidRDefault="00A114C8" w:rsidP="00A114C8">
      <w:pPr>
        <w:jc w:val="center"/>
        <w:rPr>
          <w:rFonts w:ascii="Calibri" w:hAnsi="Calibri"/>
          <w:color w:val="FF0000"/>
          <w:szCs w:val="24"/>
        </w:rPr>
      </w:pPr>
      <w:r w:rsidRPr="00A114C8">
        <w:rPr>
          <w:rFonts w:ascii="Calibri" w:hAnsi="Calibri"/>
          <w:color w:val="FF0000"/>
          <w:szCs w:val="24"/>
        </w:rPr>
        <w:fldChar w:fldCharType="begin"/>
      </w:r>
      <w:r w:rsidRPr="00A114C8">
        <w:rPr>
          <w:rFonts w:ascii="Calibri" w:hAnsi="Calibri"/>
          <w:color w:val="FF0000"/>
          <w:szCs w:val="24"/>
        </w:rPr>
        <w:instrText xml:space="preserve"> MERGEFIELD Address2 </w:instrText>
      </w:r>
      <w:r w:rsidRPr="00A114C8">
        <w:rPr>
          <w:rFonts w:ascii="Calibri" w:hAnsi="Calibri"/>
          <w:color w:val="FF0000"/>
          <w:szCs w:val="24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«Address2»</w:t>
      </w:r>
      <w:r w:rsidRPr="00A114C8">
        <w:rPr>
          <w:rFonts w:ascii="Calibri" w:hAnsi="Calibri"/>
          <w:color w:val="FF0000"/>
          <w:szCs w:val="24"/>
        </w:rPr>
        <w:fldChar w:fldCharType="end"/>
      </w:r>
      <w:r w:rsidRPr="00A114C8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A114C8">
        <w:rPr>
          <w:rFonts w:ascii="Calibri" w:hAnsi="Calibri"/>
          <w:color w:val="FF0000"/>
          <w:szCs w:val="24"/>
          <w:highlight w:val="yellow"/>
        </w:rPr>
        <w:t>100 Town Road</w:t>
      </w:r>
    </w:p>
    <w:p w14:paraId="76C37F63" w14:textId="77777777" w:rsidR="00A114C8" w:rsidRPr="00A114C8" w:rsidRDefault="00A114C8" w:rsidP="00A114C8">
      <w:pPr>
        <w:jc w:val="center"/>
        <w:rPr>
          <w:rFonts w:ascii="Calibri" w:hAnsi="Calibri"/>
          <w:color w:val="FF0000"/>
          <w:szCs w:val="24"/>
        </w:rPr>
      </w:pPr>
      <w:r w:rsidRPr="00A114C8">
        <w:rPr>
          <w:rFonts w:ascii="Calibri" w:hAnsi="Calibri"/>
          <w:color w:val="FF0000"/>
          <w:szCs w:val="24"/>
        </w:rPr>
        <w:fldChar w:fldCharType="begin"/>
      </w:r>
      <w:r w:rsidRPr="00A114C8">
        <w:rPr>
          <w:rFonts w:ascii="Calibri" w:hAnsi="Calibri"/>
          <w:color w:val="FF0000"/>
          <w:szCs w:val="24"/>
        </w:rPr>
        <w:instrText xml:space="preserve"> MERGEFIELD Address3 </w:instrText>
      </w:r>
      <w:r w:rsidRPr="00A114C8">
        <w:rPr>
          <w:rFonts w:ascii="Calibri" w:hAnsi="Calibri"/>
          <w:color w:val="FF0000"/>
          <w:szCs w:val="24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«Address3»</w:t>
      </w:r>
      <w:r w:rsidRPr="00A114C8">
        <w:rPr>
          <w:rFonts w:ascii="Calibri" w:hAnsi="Calibri"/>
          <w:color w:val="FF0000"/>
          <w:szCs w:val="24"/>
        </w:rPr>
        <w:fldChar w:fldCharType="end"/>
      </w:r>
      <w:r w:rsidRPr="00A114C8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A114C8">
        <w:rPr>
          <w:rFonts w:ascii="Calibri" w:hAnsi="Calibri"/>
          <w:color w:val="FF0000"/>
          <w:szCs w:val="24"/>
          <w:highlight w:val="yellow"/>
        </w:rPr>
        <w:t>ANYTOWN</w:t>
      </w:r>
    </w:p>
    <w:p w14:paraId="44FAF6FF" w14:textId="77777777" w:rsidR="00A114C8" w:rsidRPr="00A114C8" w:rsidRDefault="00A114C8" w:rsidP="00A114C8">
      <w:pPr>
        <w:rPr>
          <w:rFonts w:ascii="Calibri" w:hAnsi="Calibri"/>
          <w:color w:val="FF0000"/>
          <w:szCs w:val="24"/>
        </w:rPr>
      </w:pPr>
      <w:r w:rsidRPr="00A114C8">
        <w:rPr>
          <w:rFonts w:ascii="Calibri" w:hAnsi="Calibri"/>
          <w:color w:val="FF0000"/>
          <w:szCs w:val="24"/>
        </w:rPr>
        <w:fldChar w:fldCharType="begin"/>
      </w:r>
      <w:r w:rsidRPr="00A114C8">
        <w:rPr>
          <w:rFonts w:ascii="Calibri" w:hAnsi="Calibri"/>
          <w:color w:val="FF0000"/>
          <w:szCs w:val="24"/>
        </w:rPr>
        <w:instrText xml:space="preserve"> MERGEFIELD Address4 </w:instrText>
      </w:r>
      <w:r w:rsidRPr="00A114C8">
        <w:rPr>
          <w:rFonts w:ascii="Calibri" w:hAnsi="Calibri"/>
          <w:color w:val="FF0000"/>
          <w:szCs w:val="24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«Address4»</w:t>
      </w:r>
      <w:r w:rsidRPr="00A114C8">
        <w:rPr>
          <w:rFonts w:ascii="Calibri" w:hAnsi="Calibri"/>
          <w:color w:val="FF0000"/>
          <w:szCs w:val="24"/>
        </w:rPr>
        <w:fldChar w:fldCharType="end"/>
      </w:r>
      <w:r w:rsidRPr="00A114C8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A114C8">
        <w:rPr>
          <w:rFonts w:ascii="Calibri" w:hAnsi="Calibri"/>
          <w:color w:val="FF0000"/>
          <w:szCs w:val="24"/>
          <w:highlight w:val="yellow"/>
        </w:rPr>
        <w:t>A27 6BP</w:t>
      </w:r>
    </w:p>
    <w:p w14:paraId="6AE25C31" w14:textId="77777777" w:rsidR="00A114C8" w:rsidRPr="00A114C8" w:rsidRDefault="00A114C8" w:rsidP="00A114C8">
      <w:pPr>
        <w:rPr>
          <w:rFonts w:ascii="Calibri" w:hAnsi="Calibri"/>
          <w:color w:val="FF0000"/>
          <w:szCs w:val="24"/>
        </w:rPr>
      </w:pP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«Postcode»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400E24D9" w14:textId="77777777" w:rsidR="00E133C5" w:rsidRPr="00A114C8" w:rsidRDefault="00A43F7E" w:rsidP="002E2629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79A87E0F" w14:textId="77777777" w:rsidR="002E2629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/>
          <w:color w:val="000000"/>
          <w:sz w:val="28"/>
          <w:szCs w:val="28"/>
        </w:rPr>
        <w:t xml:space="preserve">Estimado 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>«Title»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>«LastName»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A43F7E">
        <w:rPr>
          <w:rFonts w:ascii="Calibri" w:hAnsi="Calibri"/>
          <w:sz w:val="28"/>
          <w:szCs w:val="28"/>
        </w:rPr>
        <w:t>:</w:t>
      </w:r>
    </w:p>
    <w:p w14:paraId="4FF8EE80" w14:textId="77777777" w:rsidR="002E2629" w:rsidRPr="00A114C8" w:rsidRDefault="00A43F7E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1BE27174" w14:textId="77777777" w:rsidR="00E60B27" w:rsidRPr="00A114C8" w:rsidRDefault="00A114C8" w:rsidP="00A114C8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Su opinión importa</w:t>
      </w:r>
    </w:p>
    <w:p w14:paraId="7CEB295D" w14:textId="39BD01E1" w:rsidR="006216C1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bookmarkStart w:id="0" w:name="_Hlk8122232"/>
      <w:bookmarkEnd w:id="0"/>
      <w:r w:rsidRPr="00A114C8">
        <w:rPr>
          <w:rFonts w:ascii="Calibri" w:hAnsi="Calibri" w:cs="Arial"/>
          <w:color w:val="000000"/>
          <w:sz w:val="28"/>
          <w:szCs w:val="24"/>
        </w:rPr>
        <w:t xml:space="preserve">Me gustaría invitarle a participar en la Encuesta nacional de Atención Social para Adultos 2023-24. Esta encuesta está siendo llevada a cabo por </w:t>
      </w:r>
      <w:r w:rsidRPr="00A114C8">
        <w:rPr>
          <w:rFonts w:ascii="Calibri" w:hAnsi="Calibri" w:cs="Arial"/>
          <w:color w:val="FF0000"/>
          <w:sz w:val="28"/>
          <w:szCs w:val="24"/>
          <w:highlight w:val="yellow"/>
        </w:rPr>
        <w:t>[</w:t>
      </w:r>
      <w:proofErr w:type="spellStart"/>
      <w:r w:rsidRPr="00A114C8">
        <w:rPr>
          <w:rFonts w:ascii="Calibri" w:hAnsi="Calibri" w:cs="Arial"/>
          <w:color w:val="FF0000"/>
          <w:sz w:val="28"/>
          <w:szCs w:val="24"/>
          <w:highlight w:val="yellow"/>
        </w:rPr>
        <w:t>your</w:t>
      </w:r>
      <w:proofErr w:type="spellEnd"/>
      <w:r w:rsidRPr="00A114C8">
        <w:rPr>
          <w:rFonts w:ascii="Calibri" w:hAnsi="Calibri" w:cs="Arial"/>
          <w:color w:val="FF0000"/>
          <w:sz w:val="28"/>
          <w:szCs w:val="24"/>
          <w:highlight w:val="yellow"/>
        </w:rPr>
        <w:t xml:space="preserve"> local Social Services </w:t>
      </w:r>
      <w:proofErr w:type="spellStart"/>
      <w:r w:rsidRPr="00A114C8">
        <w:rPr>
          <w:rFonts w:ascii="Calibri" w:hAnsi="Calibri" w:cs="Arial"/>
          <w:color w:val="FF0000"/>
          <w:sz w:val="28"/>
          <w:szCs w:val="24"/>
          <w:highlight w:val="yellow"/>
        </w:rPr>
        <w:t>Department</w:t>
      </w:r>
      <w:proofErr w:type="spellEnd"/>
      <w:r w:rsidRPr="00A114C8">
        <w:rPr>
          <w:rFonts w:ascii="Calibri" w:hAnsi="Calibri" w:cs="Arial"/>
          <w:color w:val="FF0000"/>
          <w:sz w:val="28"/>
          <w:szCs w:val="24"/>
          <w:highlight w:val="yellow"/>
        </w:rPr>
        <w:t>]</w:t>
      </w:r>
      <w:r w:rsidRPr="00A114C8">
        <w:rPr>
          <w:rFonts w:ascii="Calibri" w:hAnsi="Calibri" w:cs="Arial"/>
          <w:color w:val="000000"/>
          <w:sz w:val="28"/>
          <w:szCs w:val="24"/>
        </w:rPr>
        <w:t xml:space="preserve"> en nombre de NHS </w:t>
      </w:r>
      <w:proofErr w:type="spellStart"/>
      <w:r w:rsidRPr="00A114C8">
        <w:rPr>
          <w:rFonts w:ascii="Calibri" w:hAnsi="Calibri" w:cs="Arial"/>
          <w:color w:val="000000"/>
          <w:sz w:val="28"/>
          <w:szCs w:val="24"/>
        </w:rPr>
        <w:t>England</w:t>
      </w:r>
      <w:proofErr w:type="spellEnd"/>
      <w:r w:rsidRPr="00A114C8">
        <w:rPr>
          <w:rFonts w:ascii="Calibri" w:hAnsi="Calibri" w:cs="Arial"/>
          <w:color w:val="000000"/>
          <w:sz w:val="28"/>
          <w:szCs w:val="24"/>
        </w:rPr>
        <w:t>. Queremos dar la oportunidad de participar en la encuesta a tantas personas como sea posible; esto podría significar que ocasionalmente enviemos una encuesta a alguien que preferiría no recibirla. Le pedimos disculpas si recibir esta encuesta le ha causado alguna inconveniencia.</w:t>
      </w:r>
    </w:p>
    <w:p w14:paraId="5089D4FD" w14:textId="77777777" w:rsidR="00E60B27" w:rsidRPr="00A114C8" w:rsidRDefault="00A43F7E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52BCC86C" w14:textId="77777777" w:rsidR="00E60B27" w:rsidRPr="00A114C8" w:rsidRDefault="00A114C8" w:rsidP="00A114C8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Mejorar la asistencia social para adultos en su zona</w:t>
      </w:r>
    </w:p>
    <w:p w14:paraId="2F61C142" w14:textId="77777777" w:rsidR="00E60B27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b/>
          <w:bCs/>
          <w:color w:val="000000"/>
          <w:sz w:val="28"/>
          <w:szCs w:val="24"/>
        </w:rPr>
        <w:t>Participe en la encuesta rellenando el cuestionario adjunto.</w:t>
      </w:r>
      <w:r w:rsidRPr="00A114C8">
        <w:rPr>
          <w:rFonts w:ascii="Calibri" w:hAnsi="Calibri" w:cs="Arial"/>
          <w:color w:val="000000"/>
          <w:sz w:val="28"/>
          <w:szCs w:val="24"/>
        </w:rPr>
        <w:t xml:space="preserve"> Le pregunta su opinión sobre los servicios que recibe y sobre su calidad de vida.</w:t>
      </w:r>
    </w:p>
    <w:p w14:paraId="543FDBA4" w14:textId="22FDF912" w:rsidR="00E60B27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>Cuanta más gente participe, más útiles serán los resultados para ayudarnos a evaluar y mejorar nuestros servicios locales para personas como usted.</w:t>
      </w:r>
    </w:p>
    <w:p w14:paraId="30D9F42D" w14:textId="2A5CFF71" w:rsidR="0052015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 xml:space="preserve">Una vez haya completado el cuestionario, devuélvalo en el sobre con franqueo pagado antes del </w:t>
      </w:r>
      <w:r w:rsidRPr="00A114C8">
        <w:rPr>
          <w:rFonts w:ascii="Calibri" w:hAnsi="Calibri" w:cs="Arial"/>
          <w:b/>
          <w:color w:val="FF0000"/>
          <w:sz w:val="28"/>
          <w:szCs w:val="24"/>
          <w:shd w:val="clear" w:color="auto" w:fill="FFFF00"/>
          <w:lang w:eastAsia="en-GB"/>
        </w:rPr>
        <w:t>[DATE]</w:t>
      </w:r>
      <w:r w:rsidRPr="00A114C8">
        <w:rPr>
          <w:rFonts w:ascii="Calibri" w:hAnsi="Calibri" w:cs="Arial"/>
          <w:color w:val="000000"/>
          <w:sz w:val="28"/>
          <w:szCs w:val="24"/>
        </w:rPr>
        <w:t>. No es necesario que ponga sello en el sobre.</w:t>
      </w:r>
    </w:p>
    <w:p w14:paraId="347934C5" w14:textId="3AA31393" w:rsidR="0052015E" w:rsidRPr="00A114C8" w:rsidRDefault="00A43F7E" w:rsidP="00A114C8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28EA3BEA" w14:textId="77777777" w:rsidR="0052015E" w:rsidRPr="00A114C8" w:rsidRDefault="00A114C8" w:rsidP="00A114C8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Su información es confidencial</w:t>
      </w:r>
    </w:p>
    <w:p w14:paraId="3D094B63" w14:textId="696DC773" w:rsidR="0052015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>En la siguiente página podrá encontrar más información sobre la encuesta y sobre por qué porque ha sido usted elegido. Si tiene alguna pregunta o necesita ayuda para rellenar el cuestionario, vaya al apartado «</w:t>
      </w:r>
      <w:r w:rsidRPr="00A114C8">
        <w:rPr>
          <w:rFonts w:ascii="Calibri" w:hAnsi="Calibri" w:cs="Arial"/>
          <w:b/>
          <w:bCs/>
          <w:color w:val="000000"/>
          <w:sz w:val="28"/>
          <w:szCs w:val="24"/>
        </w:rPr>
        <w:t>contacto</w:t>
      </w:r>
      <w:r w:rsidRPr="00A114C8">
        <w:rPr>
          <w:rFonts w:ascii="Calibri" w:hAnsi="Calibri" w:cs="Arial"/>
          <w:color w:val="000000"/>
          <w:sz w:val="28"/>
          <w:szCs w:val="24"/>
        </w:rPr>
        <w:t>» en la parte inferior de la carta.</w:t>
      </w:r>
    </w:p>
    <w:p w14:paraId="289DE477" w14:textId="77777777" w:rsidR="00A27C32" w:rsidRPr="00A114C8" w:rsidRDefault="00A43F7E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4C52785B" w14:textId="77777777" w:rsidR="000333FD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>Muchas gracias por dedicar parte de su tiempo a ayudar a los servicios de asistencia social para adultos.</w:t>
      </w:r>
    </w:p>
    <w:p w14:paraId="12E00DB5" w14:textId="77777777" w:rsidR="000333FD" w:rsidRPr="00A114C8" w:rsidRDefault="00A43F7E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387A99A5" w14:textId="77777777" w:rsidR="00154049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>Atentamente,</w:t>
      </w:r>
    </w:p>
    <w:p w14:paraId="52650DF5" w14:textId="77777777" w:rsidR="00154049" w:rsidRPr="00A114C8" w:rsidRDefault="00A114C8" w:rsidP="00A114C8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A114C8">
        <w:rPr>
          <w:rFonts w:ascii="Calibri" w:hAnsi="Calibri"/>
          <w:color w:val="FF0000"/>
          <w:sz w:val="28"/>
          <w:szCs w:val="28"/>
          <w:highlight w:val="yellow"/>
        </w:rPr>
        <w:lastRenderedPageBreak/>
        <w:t>ADD DIRECTOR’S SIGNATURE</w:t>
      </w:r>
    </w:p>
    <w:p w14:paraId="09D540A1" w14:textId="77777777" w:rsidR="00154049" w:rsidRPr="00A114C8" w:rsidRDefault="00A43F7E" w:rsidP="00A114C8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551D250C" w14:textId="77777777" w:rsidR="00154049" w:rsidRPr="00A114C8" w:rsidRDefault="00A114C8" w:rsidP="00A114C8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>«Title»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Firstname </w:instrTex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>«Firstname»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>«LastName»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5A231EEA" w14:textId="77777777" w:rsidR="00154049" w:rsidRPr="00A114C8" w:rsidRDefault="00A114C8" w:rsidP="00A114C8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Director,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Adult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Social Services</w:t>
      </w:r>
    </w:p>
    <w:p w14:paraId="1065E3E2" w14:textId="77777777" w:rsidR="00254239" w:rsidRPr="00A114C8" w:rsidRDefault="00A43F7E" w:rsidP="00A114C8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</w:p>
    <w:p w14:paraId="2FE405A8" w14:textId="77777777" w:rsidR="0052015E" w:rsidRPr="00A114C8" w:rsidRDefault="00A114C8" w:rsidP="00A114C8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¿Por qué ha sido elegido?</w:t>
      </w:r>
    </w:p>
    <w:p w14:paraId="59B9CC7B" w14:textId="0BC69F99" w:rsidR="001F12A2" w:rsidRPr="00A114C8" w:rsidRDefault="00A114C8" w:rsidP="00A114C8">
      <w:pPr>
        <w:pStyle w:val="BodyText"/>
        <w:spacing w:after="0"/>
        <w:rPr>
          <w:rFonts w:ascii="Calibri" w:hAnsi="Calibri" w:cs="Arial"/>
          <w:sz w:val="28"/>
          <w:szCs w:val="24"/>
        </w:rPr>
      </w:pPr>
      <w:bookmarkStart w:id="1" w:name="_Hlk40766566"/>
      <w:bookmarkEnd w:id="1"/>
      <w:r w:rsidRPr="00A114C8">
        <w:rPr>
          <w:rFonts w:ascii="Calibri" w:hAnsi="Calibri"/>
          <w:color w:val="000000"/>
          <w:sz w:val="28"/>
          <w:szCs w:val="24"/>
        </w:rPr>
        <w:t xml:space="preserve">Hemos elegido personas </w:t>
      </w:r>
      <w:r w:rsidRPr="00A43F7E">
        <w:rPr>
          <w:rFonts w:ascii="Calibri" w:hAnsi="Calibri"/>
          <w:color w:val="000000" w:themeColor="text1"/>
          <w:sz w:val="28"/>
          <w:szCs w:val="24"/>
          <w:highlight w:val="yellow"/>
        </w:rPr>
        <w:t>aleatoriamente</w:t>
      </w:r>
      <w:bookmarkStart w:id="2" w:name="_GoBack"/>
      <w:bookmarkEnd w:id="2"/>
      <w:r w:rsidRPr="00A114C8">
        <w:rPr>
          <w:rFonts w:ascii="Calibri" w:hAnsi="Calibri"/>
          <w:color w:val="FF0000"/>
          <w:sz w:val="28"/>
          <w:szCs w:val="24"/>
        </w:rPr>
        <w:t xml:space="preserve"> </w:t>
      </w:r>
      <w:r w:rsidRPr="00A114C8">
        <w:rPr>
          <w:rFonts w:ascii="Calibri" w:hAnsi="Calibri"/>
          <w:color w:val="FF0000"/>
          <w:sz w:val="28"/>
          <w:szCs w:val="24"/>
          <w:highlight w:val="yellow"/>
        </w:rPr>
        <w:t>[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remove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‘aleatoriamente’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if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whole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sampling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frame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is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being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surveyed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>]</w:t>
      </w:r>
      <w:r w:rsidRPr="00A114C8">
        <w:rPr>
          <w:rFonts w:ascii="Calibri" w:hAnsi="Calibri"/>
          <w:color w:val="FF0000"/>
          <w:sz w:val="28"/>
          <w:szCs w:val="24"/>
        </w:rPr>
        <w:t xml:space="preserve"> </w:t>
      </w:r>
      <w:r w:rsidRPr="00A114C8">
        <w:rPr>
          <w:rFonts w:ascii="Calibri" w:hAnsi="Calibri"/>
          <w:color w:val="000000"/>
          <w:sz w:val="28"/>
          <w:szCs w:val="24"/>
        </w:rPr>
        <w:t xml:space="preserve">que han recibido servicios de apoyo y asistencia sufragados o gestionados por </w:t>
      </w:r>
      <w:r w:rsidRPr="00A114C8">
        <w:rPr>
          <w:rFonts w:ascii="Calibri" w:hAnsi="Calibri"/>
          <w:color w:val="FF0000"/>
          <w:sz w:val="28"/>
          <w:szCs w:val="24"/>
          <w:highlight w:val="yellow"/>
        </w:rPr>
        <w:t>[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your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local Social Services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Department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>].</w:t>
      </w:r>
      <w:r w:rsidRPr="00A114C8">
        <w:rPr>
          <w:rFonts w:ascii="Calibri" w:hAnsi="Calibri"/>
          <w:color w:val="FF0000"/>
          <w:sz w:val="28"/>
          <w:szCs w:val="24"/>
        </w:rPr>
        <w:t xml:space="preserve"> </w:t>
      </w:r>
      <w:r w:rsidRPr="00A114C8">
        <w:rPr>
          <w:rFonts w:ascii="Calibri" w:hAnsi="Calibri"/>
          <w:sz w:val="28"/>
        </w:rPr>
        <w:t>Por ejemplo</w:t>
      </w:r>
      <w:r w:rsidRPr="00A114C8">
        <w:rPr>
          <w:rFonts w:ascii="Calibri" w:hAnsi="Calibri"/>
          <w:sz w:val="28"/>
          <w:szCs w:val="24"/>
        </w:rPr>
        <w:t xml:space="preserve">, quizá usted reside en un centro de asistencia, asiste a un centro de día, recibe la asistencia de un asistente social o es usuario de servicios de alimentación 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>[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councils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can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add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one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or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two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additional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services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specific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for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their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area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if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they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8"/>
          <w:highlight w:val="yellow"/>
        </w:rPr>
        <w:t>choose</w:t>
      </w:r>
      <w:proofErr w:type="spellEnd"/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to]</w:t>
      </w:r>
      <w:r w:rsidRPr="00A114C8">
        <w:rPr>
          <w:rFonts w:ascii="Calibri" w:hAnsi="Calibri"/>
          <w:sz w:val="28"/>
          <w:szCs w:val="24"/>
        </w:rPr>
        <w:t>.</w:t>
      </w:r>
    </w:p>
    <w:p w14:paraId="03D75B8B" w14:textId="77777777" w:rsidR="006216C1" w:rsidRPr="00A114C8" w:rsidRDefault="00A43F7E" w:rsidP="00A114C8">
      <w:pPr>
        <w:rPr>
          <w:rFonts w:ascii="Calibri" w:hAnsi="Calibri" w:cs="Arial"/>
          <w:sz w:val="28"/>
          <w:szCs w:val="24"/>
          <w:lang w:eastAsia="en-GB"/>
        </w:rPr>
      </w:pPr>
    </w:p>
    <w:p w14:paraId="34AFF227" w14:textId="493E60E1" w:rsidR="006216C1" w:rsidRPr="00A114C8" w:rsidRDefault="00A114C8" w:rsidP="00A114C8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 w:cs="Arial"/>
          <w:b/>
          <w:color w:val="000000"/>
          <w:sz w:val="32"/>
          <w:szCs w:val="24"/>
        </w:rPr>
        <w:t>¿Qué pasa con mis respuestas?</w:t>
      </w:r>
    </w:p>
    <w:p w14:paraId="5CE992DD" w14:textId="28C4D61B" w:rsidR="006216C1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  <w:highlight w:val="yellow"/>
        </w:rPr>
        <w:t xml:space="preserve">Sus respuestas son recopiladas por </w:t>
      </w:r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</w:t>
      </w:r>
      <w:proofErr w:type="spellStart"/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organisation</w:t>
      </w:r>
      <w:proofErr w:type="spellEnd"/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</w:t>
      </w:r>
      <w:proofErr w:type="spellStart"/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name</w:t>
      </w:r>
      <w:proofErr w:type="spellEnd"/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]</w:t>
      </w:r>
      <w:r w:rsidRPr="00A114C8">
        <w:rPr>
          <w:rFonts w:ascii="Calibri" w:hAnsi="Calibri" w:cs="Arial"/>
          <w:color w:val="000000"/>
          <w:sz w:val="28"/>
          <w:szCs w:val="24"/>
          <w:highlight w:val="yellow"/>
        </w:rPr>
        <w:t xml:space="preserve"> en nombre de </w:t>
      </w:r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</w:t>
      </w:r>
      <w:proofErr w:type="spellStart"/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your</w:t>
      </w:r>
      <w:proofErr w:type="spellEnd"/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local Social Services </w:t>
      </w:r>
      <w:proofErr w:type="spellStart"/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Department</w:t>
      </w:r>
      <w:proofErr w:type="spellEnd"/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]</w:t>
      </w:r>
      <w:r w:rsidRPr="00A114C8">
        <w:rPr>
          <w:rFonts w:ascii="Calibri" w:hAnsi="Calibri" w:cs="Arial"/>
          <w:color w:val="000000"/>
          <w:sz w:val="28"/>
          <w:szCs w:val="24"/>
          <w:highlight w:val="yellow"/>
        </w:rPr>
        <w:t>.</w:t>
      </w:r>
    </w:p>
    <w:p w14:paraId="07B41A2E" w14:textId="221058C7" w:rsidR="006216C1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 xml:space="preserve">Sus respuestas son confidenciales y no se transmitirán a nadie que le brinde servicios directamente. Anonimizaremos los resultados, para que nadie pueda identificarle directamente, eliminando todos sus datos personales (nombre, dirección, código postal, fecha de nacimiento, </w:t>
      </w:r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[</w:t>
      </w:r>
      <w:proofErr w:type="spellStart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councils</w:t>
      </w:r>
      <w:proofErr w:type="spellEnd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must</w:t>
      </w:r>
      <w:proofErr w:type="spellEnd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proofErr w:type="spellEnd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all</w:t>
      </w:r>
      <w:proofErr w:type="spellEnd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personal data </w:t>
      </w:r>
      <w:proofErr w:type="spellStart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fields</w:t>
      </w:r>
      <w:proofErr w:type="spellEnd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they</w:t>
      </w:r>
      <w:proofErr w:type="spellEnd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remove</w:t>
      </w:r>
      <w:proofErr w:type="spellEnd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A114C8">
        <w:rPr>
          <w:rFonts w:ascii="Calibri" w:hAnsi="Calibri" w:cs="Arial"/>
          <w:color w:val="000000"/>
          <w:sz w:val="28"/>
          <w:szCs w:val="24"/>
        </w:rPr>
        <w:t xml:space="preserve">) antes de compartir la información con NHS </w:t>
      </w:r>
      <w:proofErr w:type="spellStart"/>
      <w:r w:rsidRPr="00A114C8">
        <w:rPr>
          <w:rFonts w:ascii="Calibri" w:hAnsi="Calibri" w:cs="Arial"/>
          <w:color w:val="000000"/>
          <w:sz w:val="28"/>
          <w:szCs w:val="24"/>
        </w:rPr>
        <w:t>England</w:t>
      </w:r>
      <w:proofErr w:type="spellEnd"/>
      <w:r w:rsidRPr="00A114C8">
        <w:rPr>
          <w:rFonts w:ascii="Calibri" w:hAnsi="Calibri" w:cs="Arial"/>
          <w:color w:val="000000"/>
          <w:sz w:val="28"/>
          <w:szCs w:val="24"/>
        </w:rPr>
        <w:t xml:space="preserve"> (la organización nacional de información y tecnología que apoya los servicios de salud y asistencia social) . Las respuestas se vincularán a algunos detalles demográficos en poder del </w:t>
      </w:r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 xml:space="preserve">[Local </w:t>
      </w:r>
      <w:proofErr w:type="spellStart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authority</w:t>
      </w:r>
      <w:proofErr w:type="spellEnd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</w:t>
      </w:r>
      <w:proofErr w:type="spellStart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name</w:t>
      </w:r>
      <w:proofErr w:type="spellEnd"/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A114C8">
        <w:rPr>
          <w:rFonts w:ascii="Calibri" w:hAnsi="Calibri" w:cs="Arial"/>
          <w:color w:val="000000"/>
          <w:sz w:val="28"/>
          <w:szCs w:val="24"/>
        </w:rPr>
        <w:t xml:space="preserve"> utilizando el código de referencia único. Estos resultados anónimos son publicados y utilizados por investigadores y organizaciones como el Departamento de Salud y Asistencia Social para ayudar a mejorar los servicios.</w:t>
      </w:r>
    </w:p>
    <w:p w14:paraId="235D0DC9" w14:textId="3A865DCE" w:rsidR="006216C1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 xml:space="preserve">Solo nos pondremos en contacto con usted con respecto a sus respuestas si indica que existe un riesgo para su salud y seguridad o la de otra persona, o que está experimentando un problema grave con su atención. En este caso, alguien que no sea su trabajador social o cuidador se comunicará con usted para discutir cómo desea proceder. Puede encontrar más información sobre sus derechos </w:t>
      </w:r>
      <w:r w:rsidRPr="00A114C8">
        <w:rPr>
          <w:rFonts w:ascii="Calibri" w:hAnsi="Calibri" w:cs="Arial"/>
          <w:color w:val="000000"/>
          <w:sz w:val="28"/>
          <w:szCs w:val="24"/>
          <w:highlight w:val="yellow"/>
        </w:rPr>
        <w:t>[en la hoja de información que se proporciona por separado] en nuestro sitio web y / o [en el sitio web de la Oficina del Comisionado de Información: https://ico.org.uk/for-organisations/guide-to-the-general-data-protection-regulation-gdpr/individual-rights/right-to-be-informed/]</w:t>
      </w:r>
      <w:r w:rsidRPr="00A114C8">
        <w:rPr>
          <w:rFonts w:ascii="Calibri" w:hAnsi="Calibri" w:cs="Arial"/>
          <w:color w:val="000000"/>
          <w:sz w:val="28"/>
          <w:szCs w:val="24"/>
        </w:rPr>
        <w:t>.</w:t>
      </w:r>
    </w:p>
    <w:p w14:paraId="605CBC4C" w14:textId="1943E8B8" w:rsidR="00175666" w:rsidRPr="00A114C8" w:rsidRDefault="00A43F7E" w:rsidP="00A114C8">
      <w:pPr>
        <w:rPr>
          <w:rFonts w:ascii="Calibri" w:hAnsi="Calibri" w:cs="Arial"/>
          <w:sz w:val="28"/>
          <w:szCs w:val="24"/>
          <w:lang w:eastAsia="en-GB"/>
        </w:rPr>
      </w:pPr>
    </w:p>
    <w:p w14:paraId="60B0A95E" w14:textId="77777777" w:rsidR="00175666" w:rsidRPr="00A114C8" w:rsidRDefault="00A114C8" w:rsidP="00A114C8">
      <w:pPr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¿Puede ayudarme alguien a rellenar el cuestionario?</w:t>
      </w:r>
    </w:p>
    <w:p w14:paraId="745E5B5A" w14:textId="77777777" w:rsidR="00175666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>Sí, tiene ayuda de sobra a su disposición. Puede solicitar una versión en otro idioma, con letra más grande o en un formato de fácil lectura. También puede solicitar la encuesta completa por teléfono o en persona. Si desea hacer una solicitud o si tiene alguna pregunta, póngase en contacto usando la información del apartado llamado «contacto» a continuación.</w:t>
      </w:r>
    </w:p>
    <w:p w14:paraId="62E39496" w14:textId="1FFCBC86" w:rsidR="0024552A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 xml:space="preserve">Si cree que no es capaz de rellenar el cuestionario por sí mismo, puede pedirle a un amigo o pariente que le ayude; sin embargo, únicamente su opinión y su experiencia es importante </w:t>
      </w:r>
      <w:r w:rsidRPr="00A114C8">
        <w:rPr>
          <w:rFonts w:ascii="Calibri" w:hAnsi="Calibri" w:cs="Arial"/>
          <w:color w:val="000000"/>
          <w:sz w:val="28"/>
          <w:szCs w:val="24"/>
        </w:rPr>
        <w:lastRenderedPageBreak/>
        <w:t>para nosotros, así que quien le ayude debe rellenar el formulario con sus respuestas exactas a las preguntas. También puede pedirnos que pongamos un asistente independiente a su disposición para que le ayude a rellenar la encuesta, usando la siguiente información de contacto.</w:t>
      </w:r>
    </w:p>
    <w:p w14:paraId="4FC8394D" w14:textId="77777777" w:rsidR="00964A89" w:rsidRPr="00A114C8" w:rsidRDefault="00A43F7E" w:rsidP="00A114C8">
      <w:pPr>
        <w:rPr>
          <w:rFonts w:ascii="Calibri" w:hAnsi="Calibri" w:cs="Arial"/>
          <w:sz w:val="28"/>
          <w:szCs w:val="24"/>
          <w:lang w:eastAsia="en-GB"/>
        </w:rPr>
      </w:pPr>
    </w:p>
    <w:p w14:paraId="560C8973" w14:textId="77777777" w:rsidR="00362457" w:rsidRPr="00A114C8" w:rsidRDefault="00A114C8" w:rsidP="00A114C8">
      <w:pPr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¿Tengo que rellenar el cuestionario?</w:t>
      </w:r>
    </w:p>
    <w:p w14:paraId="3A01E69B" w14:textId="77777777" w:rsidR="0024552A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>No tiene la obligación de participar en esta encuesta. Si elige participar en la encuesta, no tiene por qué responder a todas las preguntas. Decida o no participar, eso no tendrá ninguna consecuencia de cara a los servicios que recibe o la manera en que es tratado.</w:t>
      </w:r>
    </w:p>
    <w:p w14:paraId="75F89C60" w14:textId="77777777" w:rsidR="0024552A" w:rsidRPr="00A114C8" w:rsidRDefault="00A43F7E" w:rsidP="00A114C8">
      <w:pPr>
        <w:rPr>
          <w:rFonts w:ascii="Calibri" w:hAnsi="Calibri" w:cs="Arial"/>
          <w:color w:val="000000"/>
          <w:sz w:val="28"/>
          <w:szCs w:val="24"/>
          <w:lang w:eastAsia="en-GB"/>
        </w:rPr>
      </w:pPr>
    </w:p>
    <w:p w14:paraId="5D94076F" w14:textId="77777777" w:rsidR="0024552A" w:rsidRPr="00A114C8" w:rsidRDefault="00A114C8" w:rsidP="00A114C8">
      <w:pPr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¿Recibiré un recordatorio?</w:t>
      </w:r>
    </w:p>
    <w:p w14:paraId="12EE1135" w14:textId="1AF99666" w:rsidR="0024552A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 xml:space="preserve">Si no recibimos ninguna respuesta, enviaremos una carta de recordatorio en las próximas semanas. Sin embargo, si no desea participar y no quiere recibir dicho recordatorio, devuélvanos el cuestionario en blanco o llame al </w:t>
      </w:r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</w:t>
      </w:r>
      <w:proofErr w:type="spellStart"/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telephone</w:t>
      </w:r>
      <w:proofErr w:type="spellEnd"/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</w:t>
      </w:r>
      <w:proofErr w:type="spellStart"/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number</w:t>
      </w:r>
      <w:proofErr w:type="spellEnd"/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]</w:t>
      </w:r>
      <w:r w:rsidRPr="00A114C8">
        <w:rPr>
          <w:rFonts w:ascii="Calibri" w:hAnsi="Calibri" w:cs="Arial"/>
          <w:color w:val="000000"/>
          <w:sz w:val="28"/>
          <w:szCs w:val="24"/>
        </w:rPr>
        <w:t>. Puede encontrar más información de contacto en el apartado «contacto» a continuación.</w:t>
      </w:r>
    </w:p>
    <w:p w14:paraId="5216D699" w14:textId="77777777" w:rsidR="00405F52" w:rsidRPr="00A114C8" w:rsidRDefault="00A43F7E" w:rsidP="00A114C8">
      <w:pPr>
        <w:rPr>
          <w:rFonts w:ascii="Calibri" w:hAnsi="Calibri" w:cs="Arial"/>
          <w:sz w:val="28"/>
          <w:szCs w:val="24"/>
          <w:lang w:eastAsia="en-GB"/>
        </w:rPr>
      </w:pPr>
    </w:p>
    <w:p w14:paraId="51339C33" w14:textId="77777777" w:rsidR="0024552A" w:rsidRPr="00A114C8" w:rsidRDefault="00A114C8" w:rsidP="00A114C8">
      <w:pPr>
        <w:keepNext/>
        <w:spacing w:before="120" w:after="60"/>
        <w:outlineLvl w:val="0"/>
        <w:rPr>
          <w:rFonts w:ascii="Calibri" w:hAnsi="Calibri" w:cs="Arial"/>
          <w:b/>
          <w:bCs/>
          <w:kern w:val="32"/>
          <w:sz w:val="32"/>
          <w:szCs w:val="36"/>
        </w:rPr>
      </w:pPr>
      <w:r w:rsidRPr="00A114C8">
        <w:rPr>
          <w:rFonts w:ascii="Calibri" w:hAnsi="Calibri"/>
          <w:b/>
          <w:bCs/>
          <w:sz w:val="32"/>
          <w:szCs w:val="36"/>
        </w:rPr>
        <w:t>Contacto</w:t>
      </w:r>
    </w:p>
    <w:p w14:paraId="43FC2A97" w14:textId="77777777" w:rsidR="0024552A" w:rsidRPr="00A114C8" w:rsidRDefault="00A114C8" w:rsidP="00A114C8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r w:rsidRPr="00A114C8">
        <w:rPr>
          <w:rFonts w:ascii="Calibri" w:hAnsi="Calibri"/>
          <w:b/>
          <w:bCs/>
          <w:sz w:val="28"/>
          <w:szCs w:val="32"/>
        </w:rPr>
        <w:t>Para apoyo y asesoría independiente</w:t>
      </w:r>
    </w:p>
    <w:p w14:paraId="3BFAC96F" w14:textId="77777777" w:rsidR="0024552A" w:rsidRPr="00A114C8" w:rsidRDefault="00A114C8" w:rsidP="00A114C8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</w:rPr>
      </w:pPr>
      <w:r w:rsidRPr="00A114C8">
        <w:rPr>
          <w:rFonts w:ascii="Calibri" w:hAnsi="Calibri"/>
          <w:color w:val="FF0000"/>
          <w:sz w:val="28"/>
          <w:szCs w:val="24"/>
          <w:highlight w:val="yellow"/>
        </w:rPr>
        <w:t>[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Councils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must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include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details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of a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telephone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help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line/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advocacy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group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through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which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assistance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in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completing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the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survey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can be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arranged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>]</w:t>
      </w:r>
    </w:p>
    <w:p w14:paraId="1F0E745A" w14:textId="77777777" w:rsidR="00B47227" w:rsidRPr="00A114C8" w:rsidRDefault="00A114C8" w:rsidP="00A114C8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bookmarkStart w:id="3" w:name="_Hlk8122253"/>
      <w:r w:rsidRPr="00A114C8">
        <w:rPr>
          <w:rFonts w:ascii="Calibri" w:hAnsi="Calibri"/>
          <w:b/>
          <w:bCs/>
          <w:sz w:val="28"/>
          <w:szCs w:val="32"/>
        </w:rPr>
        <w:t>Para la gestión independiente de denuncias</w:t>
      </w:r>
    </w:p>
    <w:p w14:paraId="0892700C" w14:textId="77777777" w:rsidR="00B241BF" w:rsidRPr="00A114C8" w:rsidRDefault="00A114C8" w:rsidP="00A114C8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</w:rPr>
      </w:pPr>
      <w:r w:rsidRPr="00A114C8">
        <w:rPr>
          <w:rFonts w:ascii="Calibri" w:hAnsi="Calibri"/>
          <w:color w:val="FF0000"/>
          <w:sz w:val="28"/>
          <w:szCs w:val="24"/>
          <w:highlight w:val="yellow"/>
        </w:rPr>
        <w:t>[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Councils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must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include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details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of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an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independent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complaints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procedure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including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contact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details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and a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brief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summary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of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the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process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>]</w:t>
      </w:r>
    </w:p>
    <w:bookmarkEnd w:id="3"/>
    <w:p w14:paraId="74E13D8B" w14:textId="77777777" w:rsidR="00362457" w:rsidRPr="00A114C8" w:rsidRDefault="00A43F7E" w:rsidP="00A114C8">
      <w:pPr>
        <w:keepNext/>
        <w:outlineLvl w:val="2"/>
        <w:rPr>
          <w:rFonts w:ascii="Calibri" w:hAnsi="Calibri" w:cs="Arial"/>
          <w:sz w:val="28"/>
          <w:szCs w:val="24"/>
          <w:lang w:eastAsia="en-GB"/>
        </w:rPr>
      </w:pPr>
    </w:p>
    <w:p w14:paraId="0002FEC0" w14:textId="77777777" w:rsidR="00573F9F" w:rsidRPr="00A114C8" w:rsidRDefault="00A114C8" w:rsidP="00A114C8">
      <w:pPr>
        <w:keepNext/>
        <w:spacing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A114C8">
        <w:rPr>
          <w:rFonts w:ascii="Calibri" w:hAnsi="Calibri"/>
          <w:sz w:val="28"/>
          <w:szCs w:val="24"/>
          <w:u w:val="single"/>
        </w:rPr>
        <w:t>Para solicitudes y consultas sobre la presente encuesta</w:t>
      </w:r>
    </w:p>
    <w:p w14:paraId="0DF3CBF8" w14:textId="77777777" w:rsidR="00573F9F" w:rsidRPr="00A114C8" w:rsidRDefault="00A114C8" w:rsidP="00A114C8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[</w:t>
      </w:r>
      <w:proofErr w:type="spellStart"/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telephone</w:t>
      </w:r>
      <w:proofErr w:type="spellEnd"/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number</w:t>
      </w:r>
      <w:proofErr w:type="spellEnd"/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 xml:space="preserve">] </w:t>
      </w:r>
      <w:r w:rsidRPr="00A114C8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</w:rPr>
        <w:t>(</w:t>
      </w:r>
      <w:proofErr w:type="spellStart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>Monday</w:t>
      </w:r>
      <w:proofErr w:type="spellEnd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 to Friday </w:t>
      </w:r>
      <w:proofErr w:type="spellStart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>between</w:t>
      </w:r>
      <w:proofErr w:type="spellEnd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 10.00 am and 12.00 </w:t>
      </w:r>
      <w:proofErr w:type="spellStart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>noon</w:t>
      </w:r>
      <w:proofErr w:type="spellEnd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, </w:t>
      </w:r>
      <w:proofErr w:type="spellStart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>or</w:t>
      </w:r>
      <w:proofErr w:type="spellEnd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 </w:t>
      </w:r>
      <w:proofErr w:type="spellStart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>between</w:t>
      </w:r>
      <w:proofErr w:type="spellEnd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 2.00 pm and 4.00 pm) </w:t>
      </w:r>
      <w:r w:rsidRPr="00A114C8">
        <w:rPr>
          <w:rFonts w:ascii="Calibri" w:hAnsi="Calibri"/>
          <w:color w:val="FF0000"/>
          <w:sz w:val="28"/>
          <w:szCs w:val="24"/>
          <w:highlight w:val="yellow"/>
        </w:rPr>
        <w:t>[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Councils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can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vary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these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hours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or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expand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this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e.g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. to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say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leave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a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message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and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someone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will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get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back to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you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>]</w:t>
      </w:r>
    </w:p>
    <w:p w14:paraId="5CE48FC2" w14:textId="77777777" w:rsidR="00573F9F" w:rsidRPr="00A114C8" w:rsidRDefault="00A114C8" w:rsidP="00A114C8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476BE2A6" w14:textId="77777777" w:rsidR="00573F9F" w:rsidRPr="00A114C8" w:rsidRDefault="00A114C8" w:rsidP="00A114C8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 xml:space="preserve">[postal </w:t>
      </w:r>
      <w:proofErr w:type="spellStart"/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address</w:t>
      </w:r>
      <w:proofErr w:type="spellEnd"/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]</w:t>
      </w:r>
    </w:p>
    <w:p w14:paraId="10E2E24F" w14:textId="77777777" w:rsidR="00573F9F" w:rsidRPr="00A114C8" w:rsidRDefault="00A114C8" w:rsidP="00A114C8">
      <w:pPr>
        <w:keepNext/>
        <w:spacing w:before="120"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A114C8">
        <w:rPr>
          <w:rFonts w:ascii="Calibri" w:hAnsi="Calibri"/>
          <w:sz w:val="28"/>
          <w:szCs w:val="24"/>
          <w:u w:val="single"/>
        </w:rPr>
        <w:t>Para consultas sobre sus servicios de asistencia y apoyo</w:t>
      </w:r>
    </w:p>
    <w:p w14:paraId="6B10A8AB" w14:textId="77777777" w:rsidR="00573F9F" w:rsidRPr="00A114C8" w:rsidRDefault="00A114C8" w:rsidP="00A114C8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[</w:t>
      </w:r>
      <w:proofErr w:type="spellStart"/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telephone</w:t>
      </w:r>
      <w:proofErr w:type="spellEnd"/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number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</w:rPr>
        <w:t>] (</w:t>
      </w:r>
      <w:proofErr w:type="spellStart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>Monday</w:t>
      </w:r>
      <w:proofErr w:type="spellEnd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 to Friday </w:t>
      </w:r>
      <w:proofErr w:type="spellStart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>between</w:t>
      </w:r>
      <w:proofErr w:type="spellEnd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 10.00 am and 12.00 </w:t>
      </w:r>
      <w:proofErr w:type="spellStart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>noon</w:t>
      </w:r>
      <w:proofErr w:type="spellEnd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, </w:t>
      </w:r>
      <w:proofErr w:type="spellStart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>or</w:t>
      </w:r>
      <w:proofErr w:type="spellEnd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 </w:t>
      </w:r>
      <w:proofErr w:type="spellStart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>between</w:t>
      </w:r>
      <w:proofErr w:type="spellEnd"/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 2.00 pm and 4.00 pm) </w:t>
      </w:r>
      <w:r w:rsidRPr="00A114C8">
        <w:rPr>
          <w:rFonts w:ascii="Calibri" w:hAnsi="Calibri"/>
          <w:color w:val="FF0000"/>
          <w:sz w:val="28"/>
          <w:szCs w:val="24"/>
          <w:highlight w:val="yellow"/>
        </w:rPr>
        <w:t>[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Councils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can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vary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these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hours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or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expand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this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e.g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. to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say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leave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a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message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and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someone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will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get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 xml:space="preserve"> back to </w:t>
      </w:r>
      <w:proofErr w:type="spellStart"/>
      <w:r w:rsidRPr="00A114C8">
        <w:rPr>
          <w:rFonts w:ascii="Calibri" w:hAnsi="Calibri"/>
          <w:color w:val="FF0000"/>
          <w:sz w:val="28"/>
          <w:szCs w:val="24"/>
          <w:highlight w:val="yellow"/>
        </w:rPr>
        <w:t>you</w:t>
      </w:r>
      <w:proofErr w:type="spellEnd"/>
      <w:r w:rsidRPr="00A114C8">
        <w:rPr>
          <w:rFonts w:ascii="Calibri" w:hAnsi="Calibri"/>
          <w:color w:val="FF0000"/>
          <w:sz w:val="28"/>
          <w:szCs w:val="24"/>
          <w:highlight w:val="yellow"/>
        </w:rPr>
        <w:t>]</w:t>
      </w:r>
    </w:p>
    <w:p w14:paraId="79239C42" w14:textId="77777777" w:rsidR="00573F9F" w:rsidRPr="00A114C8" w:rsidRDefault="00A114C8" w:rsidP="00A114C8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662E7ECB" w14:textId="77777777" w:rsidR="001E172F" w:rsidRPr="00A114C8" w:rsidRDefault="00A114C8" w:rsidP="00A114C8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 xml:space="preserve">[postal </w:t>
      </w:r>
      <w:proofErr w:type="spellStart"/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address</w:t>
      </w:r>
      <w:proofErr w:type="spellEnd"/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]</w:t>
      </w:r>
    </w:p>
    <w:sectPr w:rsidR="001E172F" w:rsidRPr="00A114C8" w:rsidSect="00B40C28">
      <w:footerReference w:type="default" r:id="rId15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C1ADF" w14:textId="77777777" w:rsidR="00960F00" w:rsidRDefault="00A114C8" w:rsidP="00EE4313">
      <w:r>
        <w:separator/>
      </w:r>
    </w:p>
  </w:endnote>
  <w:endnote w:type="continuationSeparator" w:id="0">
    <w:p w14:paraId="4293D5F4" w14:textId="77777777" w:rsidR="00960F00" w:rsidRDefault="00A114C8" w:rsidP="00EE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FFAE9" w14:textId="77777777" w:rsidR="00EE4313" w:rsidRPr="003D63F3" w:rsidRDefault="00A43F7E" w:rsidP="003D63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964D3" w14:textId="77777777" w:rsidR="00960F00" w:rsidRDefault="00A114C8" w:rsidP="00EE4313">
      <w:r>
        <w:separator/>
      </w:r>
    </w:p>
  </w:footnote>
  <w:footnote w:type="continuationSeparator" w:id="0">
    <w:p w14:paraId="0F7CD7AB" w14:textId="77777777" w:rsidR="00960F00" w:rsidRDefault="00A114C8" w:rsidP="00EE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A114C8"/>
    <w:rsid w:val="00A114C8"/>
    <w:rsid w:val="00A4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AAA61"/>
  <w15:docId w15:val="{2EA4F2D5-FB0E-4110-BC73-6086FB1E9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hyperlink" Target="mailto:John.Smith@anytowncouncil.gov.uk" TargetMode="External"/><Relationship Id="rId9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>
      <Value>14</Value>
    </TaxCatchAll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962ABA-23C0-4D21-B576-0234BDCEA9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1126BA-BB95-434B-868E-A11A073ED147}"/>
</file>

<file path=customXml/itemProps4.xml><?xml version="1.0" encoding="utf-8"?>
<ds:datastoreItem xmlns:ds="http://schemas.openxmlformats.org/officeDocument/2006/customXml" ds:itemID="{3C4643E8-6C39-46BE-8C1B-3EFEB4BF5E22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CD855CFD-F37F-45BF-A16D-DD17F9936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525AEB-6506-4507-86FB-340AE087C381}">
  <ds:schemaRefs>
    <ds:schemaRef ds:uri="http://schemas.microsoft.com/office/2006/metadata/properties"/>
    <ds:schemaRef ds:uri="http://www.w3.org/XML/1998/namespace"/>
    <ds:schemaRef ds:uri="http://purl.org/dc/terms/"/>
    <ds:schemaRef ds:uri="5668c8bc-6c30-45e9-80ca-5109d4270dfd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2c0b3723-ae66-45ac-94fb-aaf049c45b50"/>
    <ds:schemaRef ds:uri="http://schemas.microsoft.com/sharepoint/v3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C8460516-B4AD-46EF-AC14-DB3D4C19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8</TotalTime>
  <Pages>3</Pages>
  <Words>984</Words>
  <Characters>6556</Characters>
  <Application>Microsoft Office Word</Application>
  <DocSecurity>0</DocSecurity>
  <Lines>54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Your ref:</vt:lpstr>
      <vt:lpstr>Your ref:</vt:lpstr>
    </vt:vector>
  </TitlesOfParts>
  <Company>Cambridgeshire County Council</Company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Jelena Galinska</cp:lastModifiedBy>
  <cp:revision>7</cp:revision>
  <cp:lastPrinted>2017-08-18T14:08:00Z</cp:lastPrinted>
  <dcterms:created xsi:type="dcterms:W3CDTF">2021-12-09T16:12:00Z</dcterms:created>
  <dcterms:modified xsi:type="dcterms:W3CDTF">2023-10-16T00:42:00Z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863dfb0c-478d-4e1d-8efb-108e51ee684b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</Properties>
</file>